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Luton North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Luton North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Luton North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Luton North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Luton North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Luton North are estimated to have a score of 1-2 on the PGSI (low-risk gambling), whilst </w:t>
      </w:r>
      <w:r w:rsidRPr="00773DF7">
        <w:rPr>
          <w:rFonts w:ascii="Libre Franklin Light" w:hAnsi="Libre Franklin Light" w:cs="Calibri Light"/>
          <w:b/>
          <w:bCs/>
          <w:color w:val="C45911" w:themeColor="accent2" w:themeShade="BF"/>
        </w:rPr>
        <w:t xml:space="preserve">5.8%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4.6%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69.4% </w:t>
      </w:r>
      <w:r w:rsidRPr="004747BF">
        <w:rPr>
          <w:rFonts w:ascii="Libre Franklin Light" w:eastAsia="Times New Roman" w:hAnsi="Libre Franklin Light" w:cs="Calibri Light"/>
        </w:rPr>
        <w:t xml:space="preserve">of those respondents classified as PGSI 8+ in Luton North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Luton North is estimated to be </w:t>
      </w:r>
      <w:r w:rsidRPr="00773DF7">
        <w:rPr>
          <w:rFonts w:ascii="Libre Franklin Light" w:eastAsia="Times New Roman" w:hAnsi="Libre Franklin Light" w:cs="Calibri Light"/>
          <w:b/>
          <w:bCs/>
          <w:color w:val="C45911" w:themeColor="accent2" w:themeShade="BF"/>
        </w:rPr>
        <w:t xml:space="preserve">£2,968,553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Luton North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16.6%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Luton North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Luton North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Luton North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4.6%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Luton Nort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Luton North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Luton Nort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Luton North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13.3%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36.4%</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Luton North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69.4%</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Luton Nort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Luton North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8.3%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25.5%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Luton North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Luton North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Luton North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Luton North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Luton North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£2,968,553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Luton North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£48,353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£999,964</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£71,634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£20,147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£36,936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£1,791,519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£2,968,553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Luton North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Luton North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21.6%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Luton North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25.7%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Luton North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55.3%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Luton North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2.9%</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Luton North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51.6%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Luton North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similar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21.6%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Luton North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25.7%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Luton North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55.3%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Luton North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Luton North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Luton North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FC61B3CD-1661-4E15-886F-C61B67EEAA50}"/>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